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EAD7" w14:textId="161E1DB0" w:rsidR="006C616D" w:rsidRDefault="00F443AD" w:rsidP="00912387">
      <w:pPr>
        <w:pStyle w:val="Heading3"/>
      </w:pPr>
      <w:r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1CD779" wp14:editId="2FC3656B">
                <wp:simplePos x="0" y="0"/>
                <wp:positionH relativeFrom="column">
                  <wp:posOffset>7147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5080" b="6350"/>
                <wp:wrapTopAndBottom/>
                <wp:docPr id="44060457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30B8A2" w14:textId="5BBDFBCE" w:rsidR="0006718D" w:rsidRPr="003D38A3" w:rsidRDefault="0024359D" w:rsidP="0006718D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</w:t>
                            </w:r>
                            <w:r w:rsidR="001447E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</w:t>
                            </w:r>
                            <w:r w:rsidR="000A6E5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4E2FA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1CD77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.55pt;margin-top:99.2pt;width:107.6pt;height:21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8Dhn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3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" fillcolor="#939597 [3208]" stroked="f" strokeweight=".5pt">
                <v:textbox style="mso-fit-shape-to-text:t">
                  <w:txbxContent>
                    <w:p w14:paraId="3830B8A2" w14:textId="5BBDFBCE" w:rsidR="0006718D" w:rsidRPr="003D38A3" w:rsidRDefault="0024359D" w:rsidP="0006718D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</w:t>
                      </w:r>
                      <w:r w:rsidR="001447E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</w:t>
                      </w:r>
                      <w:r w:rsidR="000A6E5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4E2FA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11F81586" w14:textId="0555BC5A" w:rsidR="00912387" w:rsidRPr="00912387" w:rsidRDefault="00912387" w:rsidP="00912387">
      <w:pPr>
        <w:pStyle w:val="Heading3"/>
      </w:pPr>
      <w:r>
        <w:t xml:space="preserve">This resource can be used by the industry representative at any time during a work </w:t>
      </w:r>
      <w:r w:rsidR="001447E9">
        <w:t>sampling</w:t>
      </w:r>
      <w:r>
        <w:t xml:space="preserve"> placement. Though it is evaluative in nature, this can also be used to guide </w:t>
      </w:r>
      <w:r w:rsidR="3F170763">
        <w:t xml:space="preserve">formative </w:t>
      </w:r>
      <w:r>
        <w:t>conversations about performance when required or as a weekly check-in with the student.</w:t>
      </w:r>
    </w:p>
    <w:p w14:paraId="234152A6" w14:textId="652D3285" w:rsidR="00A75E2C" w:rsidRPr="00C15937" w:rsidRDefault="0006718D" w:rsidP="00912387">
      <w:pPr>
        <w:pStyle w:val="Heading3"/>
      </w:pPr>
      <w:r w:rsidRPr="00C1593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8E25A" wp14:editId="33D330B0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3175" b="0"/>
                <wp:wrapTopAndBottom/>
                <wp:docPr id="1198558370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540646" w14:textId="288834D8" w:rsidR="0006718D" w:rsidRPr="003D38A3" w:rsidRDefault="004E2FAE" w:rsidP="00B11832">
                            <w:pPr>
                              <w:pStyle w:val="CourseContainedHeader"/>
                              <w:shd w:val="clear" w:color="auto" w:fill="030083" w:themeFill="accent1"/>
                            </w:pPr>
                            <w:r>
                              <w:t xml:space="preserve">Work </w:t>
                            </w:r>
                            <w:r w:rsidR="001447E9">
                              <w:t>Sampling</w:t>
                            </w:r>
                            <w:r>
                              <w:t xml:space="preserve"> Placement:</w:t>
                            </w:r>
                            <w:r w:rsidR="0024359D">
                              <w:t xml:space="preserve"> Student </w:t>
                            </w:r>
                            <w:r>
                              <w:t>Feedback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8E25A" id="_x0000_s1027" type="#_x0000_t202" style="position:absolute;margin-left:0;margin-top:120.75pt;width:295.95pt;height:28.4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" fillcolor="#030083 [3204]" stroked="f" strokeweight=".5pt">
                <v:textbox style="mso-fit-shape-to-text:t">
                  <w:txbxContent>
                    <w:p w14:paraId="59540646" w14:textId="288834D8" w:rsidR="0006718D" w:rsidRPr="003D38A3" w:rsidRDefault="004E2FAE" w:rsidP="00B11832">
                      <w:pPr>
                        <w:pStyle w:val="CourseContainedHeader"/>
                        <w:shd w:val="clear" w:color="auto" w:fill="030083" w:themeFill="accent1"/>
                      </w:pPr>
                      <w:r>
                        <w:t xml:space="preserve">Work </w:t>
                      </w:r>
                      <w:r w:rsidR="001447E9">
                        <w:t>Sampling</w:t>
                      </w:r>
                      <w:r>
                        <w:t xml:space="preserve"> Placement:</w:t>
                      </w:r>
                      <w:r w:rsidR="0024359D">
                        <w:t xml:space="preserve"> Student </w:t>
                      </w:r>
                      <w:r>
                        <w:t>Feedback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38"/>
        <w:gridCol w:w="5670"/>
        <w:gridCol w:w="1843"/>
      </w:tblGrid>
      <w:tr w:rsidR="005E03FA" w:rsidRPr="0049081F" w14:paraId="5E4144B0" w14:textId="77777777" w:rsidTr="00F9709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39597" w:themeFill="accent5"/>
            <w:vAlign w:val="center"/>
          </w:tcPr>
          <w:p w14:paraId="111EE5E9" w14:textId="77777777" w:rsidR="005E03FA" w:rsidRPr="00645F0F" w:rsidRDefault="005E03FA" w:rsidP="00117B2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Created by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939597" w:themeFill="accent5"/>
            <w:vAlign w:val="center"/>
          </w:tcPr>
          <w:p w14:paraId="6966DE8E" w14:textId="7EEDBC7E" w:rsidR="005E03FA" w:rsidRPr="00645F0F" w:rsidRDefault="00F97096" w:rsidP="00117B2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2A74CF4B" w14:textId="77777777" w:rsidR="005E03FA" w:rsidRPr="00645F0F" w:rsidRDefault="005E03FA" w:rsidP="00117B24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645F0F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For</w:t>
            </w:r>
          </w:p>
        </w:tc>
      </w:tr>
      <w:tr w:rsidR="00912387" w:rsidRPr="0049081F" w14:paraId="58F41217" w14:textId="77777777" w:rsidTr="00B11832">
        <w:trPr>
          <w:trHeight w:val="229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30083" w:themeFill="accent1"/>
            <w:vAlign w:val="center"/>
          </w:tcPr>
          <w:p w14:paraId="08F508FB" w14:textId="4BB7D626" w:rsidR="00912387" w:rsidRPr="0049081F" w:rsidRDefault="00912387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Industry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  <w:vAlign w:val="center"/>
          </w:tcPr>
          <w:p w14:paraId="3B662E05" w14:textId="5207890E" w:rsidR="00912387" w:rsidRPr="0049081F" w:rsidRDefault="00BB0EAD" w:rsidP="00117B24">
            <w:pPr>
              <w:jc w:val="center"/>
              <w:rPr>
                <w:rFonts w:ascii="Arial" w:hAnsi="Arial" w:cs="Arial"/>
              </w:rPr>
            </w:pPr>
            <w:r w:rsidRPr="00B11832">
              <w:rPr>
                <w:rFonts w:ascii="Arial" w:hAnsi="Arial" w:cs="Arial"/>
                <w:color w:val="000000" w:themeColor="accent6"/>
              </w:rPr>
              <w:t>Enable industry representatives to provide formative feedback for</w:t>
            </w:r>
            <w:r w:rsidRPr="00B11832">
              <w:rPr>
                <w:rFonts w:ascii="Arial" w:hAnsi="Arial" w:cs="Arial"/>
                <w:b/>
                <w:bCs/>
                <w:color w:val="000000" w:themeColor="accent6"/>
              </w:rPr>
              <w:t xml:space="preserve"> students</w:t>
            </w:r>
            <w:r w:rsidRPr="00B11832">
              <w:rPr>
                <w:rFonts w:ascii="Arial" w:hAnsi="Arial" w:cs="Arial"/>
                <w:color w:val="000000" w:themeColor="accent6"/>
              </w:rPr>
              <w:t xml:space="preserve"> on </w:t>
            </w:r>
            <w:r w:rsidR="001447E9">
              <w:rPr>
                <w:rFonts w:ascii="Arial" w:hAnsi="Arial" w:cs="Arial"/>
                <w:color w:val="000000" w:themeColor="accent6"/>
              </w:rPr>
              <w:t>work sampling</w:t>
            </w:r>
            <w:r w:rsidRPr="00B11832">
              <w:rPr>
                <w:rFonts w:ascii="Arial" w:hAnsi="Arial" w:cs="Arial"/>
                <w:color w:val="000000" w:themeColor="accent6"/>
              </w:rPr>
              <w:t xml:space="preserve"> placement</w:t>
            </w:r>
            <w:r w:rsidR="001447E9">
              <w:rPr>
                <w:rFonts w:ascii="Arial" w:hAnsi="Arial" w:cs="Arial"/>
                <w:color w:val="000000" w:themeColor="accent6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B18" w:themeFill="accent4"/>
            <w:vAlign w:val="center"/>
          </w:tcPr>
          <w:p w14:paraId="5A004F6E" w14:textId="4D5FE07B" w:rsidR="00912387" w:rsidRPr="0049081F" w:rsidRDefault="00912387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</w:t>
            </w:r>
          </w:p>
        </w:tc>
      </w:tr>
      <w:tr w:rsidR="00912387" w:rsidRPr="0049081F" w14:paraId="79A4D8C1" w14:textId="77777777" w:rsidTr="00B11832">
        <w:trPr>
          <w:trHeight w:val="229"/>
        </w:trPr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030083" w:themeFill="accent1"/>
            <w:vAlign w:val="center"/>
          </w:tcPr>
          <w:p w14:paraId="1FBBBA68" w14:textId="77777777" w:rsidR="00912387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Merge/>
            <w:vAlign w:val="center"/>
          </w:tcPr>
          <w:p w14:paraId="7FEAD928" w14:textId="77777777" w:rsidR="00912387" w:rsidRPr="0049081F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6F99C844" w14:textId="0AFF3301" w:rsidR="00912387" w:rsidRDefault="00912387" w:rsidP="009123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Family</w:t>
            </w:r>
          </w:p>
        </w:tc>
      </w:tr>
      <w:tr w:rsidR="00912387" w:rsidRPr="0049081F" w14:paraId="220E756E" w14:textId="77777777" w:rsidTr="00B11832">
        <w:trPr>
          <w:trHeight w:val="229"/>
        </w:trPr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030083" w:themeFill="accent1"/>
            <w:vAlign w:val="center"/>
          </w:tcPr>
          <w:p w14:paraId="1DCB15DA" w14:textId="77777777" w:rsidR="00912387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0" w:type="dxa"/>
            <w:vMerge/>
            <w:vAlign w:val="center"/>
          </w:tcPr>
          <w:p w14:paraId="13120BAA" w14:textId="77777777" w:rsidR="00912387" w:rsidRPr="0049081F" w:rsidRDefault="00912387" w:rsidP="00117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FE6601" w:themeFill="accent3"/>
            <w:vAlign w:val="center"/>
          </w:tcPr>
          <w:p w14:paraId="36562677" w14:textId="45D29A35" w:rsidR="00912387" w:rsidRDefault="00912387" w:rsidP="00117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</w:t>
            </w:r>
          </w:p>
        </w:tc>
      </w:tr>
    </w:tbl>
    <w:p w14:paraId="2A0E6489" w14:textId="77777777" w:rsidR="00FA39A4" w:rsidRDefault="00FA39A4" w:rsidP="00FA39A4">
      <w:pPr>
        <w:pStyle w:val="Heading4"/>
      </w:pPr>
    </w:p>
    <w:p w14:paraId="5214D6FA" w14:textId="5861F7F8" w:rsidR="00FA39A4" w:rsidRDefault="00BB0EAD" w:rsidP="00FA39A4">
      <w:pPr>
        <w:pStyle w:val="Heading4"/>
      </w:pPr>
      <w:r>
        <w:t xml:space="preserve">Work </w:t>
      </w:r>
      <w:r w:rsidR="001447E9">
        <w:t>Sampling Placement</w:t>
      </w:r>
      <w:r>
        <w:t xml:space="preserve"> Details</w:t>
      </w:r>
    </w:p>
    <w:p w14:paraId="04880ED0" w14:textId="7794C3BA" w:rsidR="00FA39A4" w:rsidRDefault="00FA39A4" w:rsidP="00FA39A4">
      <w:pPr>
        <w:rPr>
          <w:lang w:eastAsia="en-AU"/>
        </w:rPr>
      </w:pPr>
      <w:r>
        <w:rPr>
          <w:lang w:eastAsia="en-AU"/>
        </w:rPr>
        <w:t xml:space="preserve">Provide student </w:t>
      </w:r>
      <w:r w:rsidR="00BB0EAD">
        <w:rPr>
          <w:lang w:eastAsia="en-AU"/>
        </w:rPr>
        <w:t>and placement details</w:t>
      </w:r>
      <w:r>
        <w:rPr>
          <w:lang w:eastAsia="en-AU"/>
        </w:rPr>
        <w:t xml:space="preserve"> 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2"/>
        <w:gridCol w:w="7229"/>
      </w:tblGrid>
      <w:tr w:rsidR="00FA39A4" w:rsidRPr="0049081F" w14:paraId="402D2D62" w14:textId="77777777" w:rsidTr="00471C89">
        <w:trPr>
          <w:trHeight w:val="382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72ACFACE" w14:textId="77777777" w:rsidR="00FA39A4" w:rsidRPr="00AF3BCF" w:rsidRDefault="00FA39A4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Student Name</w:t>
            </w: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EA858" w14:textId="77777777" w:rsidR="00FA39A4" w:rsidRPr="00AF3BCF" w:rsidRDefault="00FA39A4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BB0EAD" w:rsidRPr="0049081F" w14:paraId="13575D40" w14:textId="77777777" w:rsidTr="00471C89">
        <w:trPr>
          <w:trHeight w:val="379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0B3BE526" w14:textId="662AA08F" w:rsidR="00BB0EAD" w:rsidRDefault="00BB0EAD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Workplace</w:t>
            </w: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2A6D8" w14:textId="77777777" w:rsidR="00BB0EAD" w:rsidRPr="00AF3BCF" w:rsidRDefault="00BB0EAD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3B2C09B0" w14:textId="77777777" w:rsidR="00FA39A4" w:rsidRDefault="00FA39A4" w:rsidP="00FA39A4">
      <w:pPr>
        <w:pStyle w:val="Heading4"/>
      </w:pPr>
    </w:p>
    <w:p w14:paraId="237C7A95" w14:textId="638DA0DB" w:rsidR="00FA39A4" w:rsidRDefault="00BB0EAD" w:rsidP="00FA39A4">
      <w:pPr>
        <w:pStyle w:val="Heading4"/>
      </w:pPr>
      <w:r>
        <w:t>Feedback</w:t>
      </w:r>
    </w:p>
    <w:p w14:paraId="79777134" w14:textId="75526CC5" w:rsidR="00FA39A4" w:rsidRDefault="00BB0EAD" w:rsidP="00FA39A4">
      <w:pPr>
        <w:rPr>
          <w:lang w:eastAsia="en-AU"/>
        </w:rPr>
      </w:pPr>
      <w:r>
        <w:rPr>
          <w:lang w:eastAsia="en-AU"/>
        </w:rPr>
        <w:t xml:space="preserve">Use this to guide feedback discussions, and provide formative feedback 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2"/>
        <w:gridCol w:w="7229"/>
      </w:tblGrid>
      <w:tr w:rsidR="00FA39A4" w:rsidRPr="0049081F" w14:paraId="212DA372" w14:textId="77777777" w:rsidTr="00471C89">
        <w:trPr>
          <w:trHeight w:val="382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763ED83D" w14:textId="330CE0B8" w:rsidR="00FA39A4" w:rsidRPr="00AF3BCF" w:rsidRDefault="00BB0EAD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Date</w:t>
            </w: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AA234" w14:textId="77777777" w:rsidR="00FA39A4" w:rsidRPr="00AF3BCF" w:rsidRDefault="00FA39A4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FA39A4" w:rsidRPr="0049081F" w14:paraId="0F4550B0" w14:textId="77777777" w:rsidTr="00471C89">
        <w:trPr>
          <w:trHeight w:val="379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6EE41E3C" w14:textId="27191FCB" w:rsidR="00FA39A4" w:rsidRPr="007A4CC0" w:rsidRDefault="00BB0EAD" w:rsidP="00471C89">
            <w:pPr>
              <w:rPr>
                <w:rFonts w:ascii="Arial" w:hAnsi="Arial" w:cs="Arial"/>
                <w:b/>
                <w:bCs/>
                <w:color w:val="000000" w:themeColor="accent6"/>
              </w:rPr>
            </w:pPr>
            <w:r w:rsidRPr="007A4CC0">
              <w:rPr>
                <w:rFonts w:ascii="Arial" w:hAnsi="Arial" w:cs="Arial"/>
                <w:b/>
                <w:bCs/>
                <w:color w:val="FFFFFF" w:themeColor="background1"/>
              </w:rPr>
              <w:t>Reason for Review</w:t>
            </w: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94F1E" w14:textId="77777777" w:rsidR="007A4CC0" w:rsidRPr="007A4CC0" w:rsidRDefault="007A4CC0" w:rsidP="007A4CC0">
            <w:pPr>
              <w:pStyle w:val="ListParagraph"/>
              <w:numPr>
                <w:ilvl w:val="0"/>
                <w:numId w:val="39"/>
              </w:numPr>
              <w:spacing w:before="0" w:after="0"/>
              <w:contextualSpacing/>
              <w:rPr>
                <w:rFonts w:cs="Arial"/>
                <w:b/>
                <w:color w:val="000000" w:themeColor="accent6"/>
                <w:sz w:val="22"/>
              </w:rPr>
            </w:pPr>
            <w:r w:rsidRPr="007A4CC0">
              <w:rPr>
                <w:rFonts w:cs="Arial"/>
                <w:b/>
                <w:color w:val="000000" w:themeColor="accent6"/>
                <w:sz w:val="22"/>
              </w:rPr>
              <w:t>Weekly feedback</w:t>
            </w:r>
          </w:p>
          <w:p w14:paraId="304CF9AE" w14:textId="77777777" w:rsidR="007A4CC0" w:rsidRPr="007A4CC0" w:rsidRDefault="007A4CC0" w:rsidP="007A4CC0">
            <w:pPr>
              <w:pStyle w:val="ListParagraph"/>
              <w:numPr>
                <w:ilvl w:val="0"/>
                <w:numId w:val="39"/>
              </w:numPr>
              <w:spacing w:before="0" w:after="0"/>
              <w:contextualSpacing/>
              <w:rPr>
                <w:rFonts w:cs="Arial"/>
                <w:b/>
                <w:color w:val="000000" w:themeColor="accent6"/>
                <w:sz w:val="22"/>
              </w:rPr>
            </w:pPr>
            <w:r w:rsidRPr="007A4CC0">
              <w:rPr>
                <w:rFonts w:cs="Arial"/>
                <w:b/>
                <w:color w:val="000000" w:themeColor="accent6"/>
                <w:sz w:val="22"/>
              </w:rPr>
              <w:t>Final feedback</w:t>
            </w:r>
          </w:p>
          <w:p w14:paraId="4068CB20" w14:textId="14136281" w:rsidR="00FA39A4" w:rsidRPr="007A4CC0" w:rsidRDefault="007A4CC0" w:rsidP="007A4CC0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  <w:bCs/>
                <w:color w:val="000000" w:themeColor="accent6"/>
              </w:rPr>
            </w:pPr>
            <w:r w:rsidRPr="007A4CC0">
              <w:rPr>
                <w:rFonts w:cs="Arial"/>
                <w:b/>
                <w:color w:val="000000" w:themeColor="accent6"/>
                <w:sz w:val="22"/>
              </w:rPr>
              <w:t xml:space="preserve">Other </w:t>
            </w:r>
            <w:r w:rsidRPr="007A4CC0">
              <w:rPr>
                <w:rFonts w:cs="Arial"/>
                <w:i/>
                <w:color w:val="000000" w:themeColor="accent6"/>
              </w:rPr>
              <w:t>(please indicate)</w:t>
            </w:r>
          </w:p>
        </w:tc>
      </w:tr>
      <w:tr w:rsidR="00FA39A4" w:rsidRPr="0049081F" w14:paraId="54677478" w14:textId="77777777" w:rsidTr="00471C89">
        <w:trPr>
          <w:trHeight w:val="379"/>
        </w:trPr>
        <w:tc>
          <w:tcPr>
            <w:tcW w:w="2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71351D0B" w14:textId="303B4378" w:rsidR="00FA39A4" w:rsidRPr="00AF3BCF" w:rsidRDefault="007A4CC0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Form completed by</w:t>
            </w: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8162D" w14:textId="77777777" w:rsidR="00FA39A4" w:rsidRPr="00AF3BCF" w:rsidRDefault="00FA39A4" w:rsidP="00471C8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62C24E48" w14:textId="77777777" w:rsidR="00FA39A4" w:rsidRDefault="00FA39A4" w:rsidP="009A7A96">
      <w:pPr>
        <w:pStyle w:val="Heading4"/>
      </w:pPr>
    </w:p>
    <w:p w14:paraId="64D7DC16" w14:textId="51FA28CC" w:rsidR="009A7A96" w:rsidRDefault="00FA39A4" w:rsidP="009A7A96">
      <w:pPr>
        <w:pStyle w:val="Heading4"/>
      </w:pPr>
      <w:r>
        <w:t xml:space="preserve">Student </w:t>
      </w:r>
      <w:r w:rsidR="007A4CC0">
        <w:t>Performance</w:t>
      </w:r>
      <w:r>
        <w:t xml:space="preserve"> </w:t>
      </w:r>
    </w:p>
    <w:p w14:paraId="1E6297BE" w14:textId="00D4CEA0" w:rsidR="005E03FA" w:rsidRDefault="001D2D84">
      <w:pPr>
        <w:rPr>
          <w:lang w:eastAsia="en-AU"/>
        </w:rPr>
      </w:pPr>
      <w:r>
        <w:rPr>
          <w:lang w:eastAsia="en-AU"/>
        </w:rPr>
        <w:t xml:space="preserve">Provide </w:t>
      </w:r>
      <w:r w:rsidR="008C3DE1">
        <w:rPr>
          <w:lang w:eastAsia="en-AU"/>
        </w:rPr>
        <w:t xml:space="preserve">individualised </w:t>
      </w:r>
      <w:r w:rsidR="008430AC">
        <w:rPr>
          <w:lang w:eastAsia="en-AU"/>
        </w:rPr>
        <w:t>feedback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172"/>
        <w:gridCol w:w="2172"/>
        <w:gridCol w:w="2172"/>
      </w:tblGrid>
      <w:tr w:rsidR="001B6367" w:rsidRPr="00335B92" w14:paraId="428E3278" w14:textId="77777777" w:rsidTr="001B6367">
        <w:trPr>
          <w:trHeight w:val="337"/>
        </w:trPr>
        <w:tc>
          <w:tcPr>
            <w:tcW w:w="1701" w:type="dxa"/>
            <w:shd w:val="clear" w:color="auto" w:fill="808080" w:themeFill="background1" w:themeFillShade="80"/>
            <w:vAlign w:val="center"/>
          </w:tcPr>
          <w:p w14:paraId="7B6A6379" w14:textId="77777777" w:rsidR="001B6367" w:rsidRPr="00CC39CB" w:rsidRDefault="001B6367" w:rsidP="00471C89">
            <w:pPr>
              <w:spacing w:before="12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CC39CB">
              <w:rPr>
                <w:rFonts w:ascii="Arial" w:hAnsi="Arial" w:cs="Arial"/>
                <w:b/>
                <w:bCs/>
                <w:color w:val="FFFFFF" w:themeColor="background1"/>
              </w:rPr>
              <w:t>Student has demonstrated</w:t>
            </w: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14:paraId="3B7717F6" w14:textId="77777777" w:rsidR="001B6367" w:rsidRPr="00CC39CB" w:rsidRDefault="001B6367" w:rsidP="00471C89">
            <w:pPr>
              <w:spacing w:before="12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CC39CB">
              <w:rPr>
                <w:rFonts w:ascii="Arial" w:hAnsi="Arial" w:cs="Arial"/>
                <w:b/>
                <w:bCs/>
                <w:color w:val="FFFFFF" w:themeColor="background1"/>
              </w:rPr>
              <w:t>Requires attention</w:t>
            </w:r>
          </w:p>
        </w:tc>
        <w:tc>
          <w:tcPr>
            <w:tcW w:w="2172" w:type="dxa"/>
            <w:shd w:val="clear" w:color="auto" w:fill="808080" w:themeFill="background1" w:themeFillShade="80"/>
            <w:vAlign w:val="center"/>
          </w:tcPr>
          <w:p w14:paraId="62DF0DB5" w14:textId="77777777" w:rsidR="001B6367" w:rsidRPr="00CC39CB" w:rsidRDefault="001B6367" w:rsidP="00471C89">
            <w:pPr>
              <w:spacing w:before="12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CC39CB">
              <w:rPr>
                <w:rFonts w:ascii="Arial" w:hAnsi="Arial" w:cs="Arial"/>
                <w:b/>
                <w:bCs/>
                <w:color w:val="FFFFFF" w:themeColor="background1"/>
              </w:rPr>
              <w:t>Satisfactory</w:t>
            </w:r>
          </w:p>
        </w:tc>
        <w:tc>
          <w:tcPr>
            <w:tcW w:w="2172" w:type="dxa"/>
            <w:shd w:val="clear" w:color="auto" w:fill="808080" w:themeFill="background1" w:themeFillShade="80"/>
            <w:vAlign w:val="center"/>
          </w:tcPr>
          <w:p w14:paraId="221DD4B0" w14:textId="77777777" w:rsidR="001B6367" w:rsidRPr="00CC39CB" w:rsidRDefault="001B6367" w:rsidP="00471C89">
            <w:pPr>
              <w:spacing w:before="12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CC39CB">
              <w:rPr>
                <w:rFonts w:ascii="Arial" w:hAnsi="Arial" w:cs="Arial"/>
                <w:b/>
                <w:bCs/>
                <w:color w:val="FFFFFF" w:themeColor="background1"/>
              </w:rPr>
              <w:t>Skilled</w:t>
            </w:r>
          </w:p>
        </w:tc>
        <w:tc>
          <w:tcPr>
            <w:tcW w:w="2172" w:type="dxa"/>
            <w:shd w:val="clear" w:color="auto" w:fill="808080" w:themeFill="background1" w:themeFillShade="80"/>
            <w:vAlign w:val="center"/>
          </w:tcPr>
          <w:p w14:paraId="6D75280B" w14:textId="77777777" w:rsidR="001B6367" w:rsidRPr="00CC39CB" w:rsidRDefault="001B6367" w:rsidP="00471C89">
            <w:pPr>
              <w:spacing w:before="12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CC39CB">
              <w:rPr>
                <w:rFonts w:ascii="Arial" w:hAnsi="Arial" w:cs="Arial"/>
                <w:b/>
                <w:bCs/>
                <w:color w:val="FFFFFF" w:themeColor="background1"/>
              </w:rPr>
              <w:t>Outstanding</w:t>
            </w:r>
          </w:p>
        </w:tc>
      </w:tr>
      <w:tr w:rsidR="001B6367" w:rsidRPr="00335B92" w14:paraId="3D5CC408" w14:textId="77777777" w:rsidTr="00471C89">
        <w:trPr>
          <w:trHeight w:val="334"/>
        </w:trPr>
        <w:tc>
          <w:tcPr>
            <w:tcW w:w="1701" w:type="dxa"/>
            <w:vAlign w:val="center"/>
          </w:tcPr>
          <w:p w14:paraId="643304D3" w14:textId="77777777" w:rsidR="001B6367" w:rsidRPr="00950427" w:rsidRDefault="001B6367" w:rsidP="00471C89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4B43F214">
              <w:rPr>
                <w:rFonts w:ascii="Arial" w:hAnsi="Arial" w:cs="Arial"/>
                <w:b/>
                <w:sz w:val="18"/>
                <w:szCs w:val="18"/>
              </w:rPr>
              <w:t>Reliability</w:t>
            </w:r>
          </w:p>
        </w:tc>
        <w:tc>
          <w:tcPr>
            <w:tcW w:w="1134" w:type="dxa"/>
            <w:vAlign w:val="center"/>
          </w:tcPr>
          <w:p w14:paraId="144D0DB0" w14:textId="77777777" w:rsidR="001B6367" w:rsidRPr="00950427" w:rsidRDefault="001B6367" w:rsidP="00471C89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72" w:type="dxa"/>
            <w:vAlign w:val="center"/>
          </w:tcPr>
          <w:p w14:paraId="6B12D627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Mostly on time and completes tasks with support</w:t>
            </w:r>
          </w:p>
        </w:tc>
        <w:tc>
          <w:tcPr>
            <w:tcW w:w="2172" w:type="dxa"/>
            <w:vAlign w:val="center"/>
          </w:tcPr>
          <w:p w14:paraId="4CAE7F5E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Reliably on time, and completes task with reminders</w:t>
            </w:r>
          </w:p>
        </w:tc>
        <w:tc>
          <w:tcPr>
            <w:tcW w:w="2172" w:type="dxa"/>
            <w:vAlign w:val="center"/>
          </w:tcPr>
          <w:p w14:paraId="5D5913E3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Highly dependable and takes responsibility</w:t>
            </w:r>
          </w:p>
        </w:tc>
      </w:tr>
      <w:tr w:rsidR="001B6367" w:rsidRPr="00335B92" w14:paraId="0756EA3E" w14:textId="77777777" w:rsidTr="00471C89">
        <w:trPr>
          <w:trHeight w:val="334"/>
        </w:trPr>
        <w:tc>
          <w:tcPr>
            <w:tcW w:w="1701" w:type="dxa"/>
            <w:vAlign w:val="center"/>
          </w:tcPr>
          <w:p w14:paraId="2AD93535" w14:textId="77777777" w:rsidR="001B6367" w:rsidRPr="00950427" w:rsidRDefault="001B6367" w:rsidP="00471C89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4B43F214">
              <w:rPr>
                <w:rFonts w:ascii="Arial" w:hAnsi="Arial" w:cs="Arial"/>
                <w:b/>
                <w:sz w:val="18"/>
                <w:szCs w:val="18"/>
              </w:rPr>
              <w:lastRenderedPageBreak/>
              <w:t>Enthusiasm</w:t>
            </w:r>
          </w:p>
        </w:tc>
        <w:tc>
          <w:tcPr>
            <w:tcW w:w="1134" w:type="dxa"/>
            <w:vAlign w:val="center"/>
          </w:tcPr>
          <w:p w14:paraId="69DB04F9" w14:textId="77777777" w:rsidR="001B6367" w:rsidRPr="00950427" w:rsidRDefault="001B6367" w:rsidP="00471C89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72" w:type="dxa"/>
            <w:vAlign w:val="center"/>
          </w:tcPr>
          <w:p w14:paraId="125AB2AE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Observes and listens, follows instructions, and performs task with a generally positive attitude</w:t>
            </w:r>
          </w:p>
        </w:tc>
        <w:tc>
          <w:tcPr>
            <w:tcW w:w="2172" w:type="dxa"/>
            <w:vAlign w:val="center"/>
          </w:tcPr>
          <w:p w14:paraId="3C85781B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Shows interest in tasks, and performs tasks with positive attitude</w:t>
            </w:r>
          </w:p>
        </w:tc>
        <w:tc>
          <w:tcPr>
            <w:tcW w:w="2172" w:type="dxa"/>
            <w:vAlign w:val="center"/>
          </w:tcPr>
          <w:p w14:paraId="675D74CE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Highly motivated, takes initiative and shows interest in all areas of job. Prioritises tasks and takes responsibility for own workload.</w:t>
            </w:r>
          </w:p>
        </w:tc>
      </w:tr>
      <w:tr w:rsidR="001B6367" w:rsidRPr="00335B92" w14:paraId="7E280118" w14:textId="77777777" w:rsidTr="00471C89">
        <w:trPr>
          <w:trHeight w:val="334"/>
        </w:trPr>
        <w:tc>
          <w:tcPr>
            <w:tcW w:w="1701" w:type="dxa"/>
            <w:vAlign w:val="center"/>
          </w:tcPr>
          <w:p w14:paraId="2C64F31D" w14:textId="77777777" w:rsidR="001B6367" w:rsidRPr="00950427" w:rsidRDefault="001B6367" w:rsidP="00471C89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4B43F214">
              <w:rPr>
                <w:rFonts w:ascii="Arial" w:hAnsi="Arial" w:cs="Arial"/>
                <w:b/>
                <w:sz w:val="18"/>
                <w:szCs w:val="18"/>
              </w:rPr>
              <w:t>Communication</w:t>
            </w:r>
          </w:p>
        </w:tc>
        <w:tc>
          <w:tcPr>
            <w:tcW w:w="1134" w:type="dxa"/>
            <w:vAlign w:val="center"/>
          </w:tcPr>
          <w:p w14:paraId="37CF67EB" w14:textId="77777777" w:rsidR="001B6367" w:rsidRPr="00950427" w:rsidRDefault="001B6367" w:rsidP="00471C89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72" w:type="dxa"/>
            <w:vAlign w:val="center"/>
          </w:tcPr>
          <w:p w14:paraId="2AD267AE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Follows instructions and asks for help when needed.</w:t>
            </w:r>
          </w:p>
        </w:tc>
        <w:tc>
          <w:tcPr>
            <w:tcW w:w="2172" w:type="dxa"/>
            <w:vAlign w:val="center"/>
          </w:tcPr>
          <w:p w14:paraId="64E058B9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Communicates clearly and works well with others</w:t>
            </w:r>
          </w:p>
        </w:tc>
        <w:tc>
          <w:tcPr>
            <w:tcW w:w="2172" w:type="dxa"/>
            <w:vAlign w:val="center"/>
          </w:tcPr>
          <w:p w14:paraId="0DB89B3C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Communicates effectively, asks thoughtful questions and works well with others</w:t>
            </w:r>
          </w:p>
        </w:tc>
      </w:tr>
      <w:tr w:rsidR="001B6367" w:rsidRPr="00335B92" w14:paraId="3AD70826" w14:textId="77777777" w:rsidTr="00471C89">
        <w:trPr>
          <w:trHeight w:val="334"/>
        </w:trPr>
        <w:tc>
          <w:tcPr>
            <w:tcW w:w="1701" w:type="dxa"/>
            <w:vAlign w:val="center"/>
          </w:tcPr>
          <w:p w14:paraId="5FBEEDAD" w14:textId="77777777" w:rsidR="001B6367" w:rsidRPr="00950427" w:rsidRDefault="001B6367" w:rsidP="00471C89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4B43F214">
              <w:rPr>
                <w:rFonts w:ascii="Arial" w:hAnsi="Arial" w:cs="Arial"/>
                <w:b/>
                <w:sz w:val="18"/>
                <w:szCs w:val="18"/>
              </w:rPr>
              <w:t>Safety expectations</w:t>
            </w:r>
          </w:p>
        </w:tc>
        <w:tc>
          <w:tcPr>
            <w:tcW w:w="1134" w:type="dxa"/>
            <w:vAlign w:val="center"/>
          </w:tcPr>
          <w:p w14:paraId="3AB0FEB5" w14:textId="77777777" w:rsidR="001B6367" w:rsidRPr="00950427" w:rsidRDefault="001B6367" w:rsidP="00471C89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72" w:type="dxa"/>
            <w:vAlign w:val="center"/>
          </w:tcPr>
          <w:p w14:paraId="33283F12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Follows safety rules. Maintains own safety and carries out work duties in a safe manner.</w:t>
            </w:r>
          </w:p>
        </w:tc>
        <w:tc>
          <w:tcPr>
            <w:tcW w:w="2172" w:type="dxa"/>
            <w:vAlign w:val="center"/>
          </w:tcPr>
          <w:p w14:paraId="2A085CCC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 xml:space="preserve">Observes workplace safety policies, procedures, and standards and acts to minimise risk to self. </w:t>
            </w:r>
          </w:p>
        </w:tc>
        <w:tc>
          <w:tcPr>
            <w:tcW w:w="2172" w:type="dxa"/>
            <w:vAlign w:val="center"/>
          </w:tcPr>
          <w:p w14:paraId="1DDCCDFC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Observes workplace safety policies, procedures, and standards and acts to minimise risk to self and others.</w:t>
            </w:r>
          </w:p>
        </w:tc>
      </w:tr>
      <w:tr w:rsidR="001B6367" w:rsidRPr="00335B92" w14:paraId="590D0A91" w14:textId="77777777" w:rsidTr="00471C89">
        <w:trPr>
          <w:trHeight w:val="334"/>
        </w:trPr>
        <w:tc>
          <w:tcPr>
            <w:tcW w:w="1701" w:type="dxa"/>
            <w:vAlign w:val="center"/>
          </w:tcPr>
          <w:p w14:paraId="66607E35" w14:textId="77777777" w:rsidR="001B6367" w:rsidRPr="00950427" w:rsidRDefault="001B6367" w:rsidP="00471C89">
            <w:pPr>
              <w:spacing w:before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4B43F214">
              <w:rPr>
                <w:rFonts w:ascii="Arial" w:hAnsi="Arial" w:cs="Arial"/>
                <w:b/>
                <w:sz w:val="18"/>
                <w:szCs w:val="18"/>
              </w:rPr>
              <w:t>Learning</w:t>
            </w:r>
          </w:p>
        </w:tc>
        <w:tc>
          <w:tcPr>
            <w:tcW w:w="1134" w:type="dxa"/>
            <w:vAlign w:val="center"/>
          </w:tcPr>
          <w:p w14:paraId="1ED6A061" w14:textId="77777777" w:rsidR="001B6367" w:rsidRPr="00950427" w:rsidRDefault="001B6367" w:rsidP="00471C89">
            <w:pPr>
              <w:spacing w:before="12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72" w:type="dxa"/>
            <w:vAlign w:val="center"/>
          </w:tcPr>
          <w:p w14:paraId="2AD37D02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Willing to try new tasks with support</w:t>
            </w:r>
          </w:p>
        </w:tc>
        <w:tc>
          <w:tcPr>
            <w:tcW w:w="2172" w:type="dxa"/>
            <w:vAlign w:val="center"/>
          </w:tcPr>
          <w:p w14:paraId="0E6F926B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Learns new tasks quickly and responds to well to feedback</w:t>
            </w:r>
          </w:p>
        </w:tc>
        <w:tc>
          <w:tcPr>
            <w:tcW w:w="2172" w:type="dxa"/>
            <w:vAlign w:val="center"/>
          </w:tcPr>
          <w:p w14:paraId="6950BA6E" w14:textId="77777777" w:rsidR="001B6367" w:rsidRPr="00335B92" w:rsidRDefault="001B6367" w:rsidP="00471C89">
            <w:pPr>
              <w:spacing w:before="120"/>
              <w:jc w:val="center"/>
              <w:rPr>
                <w:rFonts w:ascii="Arial" w:hAnsi="Arial" w:cs="Arial"/>
              </w:rPr>
            </w:pPr>
            <w:r w:rsidRPr="00335B92">
              <w:rPr>
                <w:rFonts w:ascii="Arial" w:hAnsi="Arial" w:cs="Arial"/>
              </w:rPr>
              <w:t>Takes initiative to learn and improve beyond what is taught</w:t>
            </w:r>
          </w:p>
        </w:tc>
      </w:tr>
    </w:tbl>
    <w:p w14:paraId="72651D83" w14:textId="455156C1" w:rsidR="008F08A0" w:rsidRDefault="008F08A0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2"/>
          <w:szCs w:val="22"/>
          <w:lang w:eastAsia="en-AU"/>
          <w14:ligatures w14:val="none"/>
        </w:rPr>
      </w:pPr>
    </w:p>
    <w:p w14:paraId="127DC8B4" w14:textId="705266C6" w:rsidR="00D75823" w:rsidRDefault="00D26AAF" w:rsidP="00D75823">
      <w:pPr>
        <w:pStyle w:val="Heading4"/>
      </w:pPr>
      <w:r>
        <w:t>General Feedback</w:t>
      </w:r>
    </w:p>
    <w:p w14:paraId="22539D2F" w14:textId="0A93D0E1" w:rsidR="007C3CAB" w:rsidRDefault="00D75823">
      <w:r>
        <w:t xml:space="preserve">Provide </w:t>
      </w:r>
      <w:r w:rsidR="00D26AAF">
        <w:t xml:space="preserve">some general feedback to student. Note. It can be useful to gather feedback from a range of </w:t>
      </w:r>
      <w:r w:rsidR="005603F8">
        <w:t xml:space="preserve">their mentors and colleagues. 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1"/>
      </w:tblGrid>
      <w:tr w:rsidR="00D26AAF" w:rsidRPr="0049081F" w14:paraId="13054595" w14:textId="77777777" w:rsidTr="00F05307">
        <w:trPr>
          <w:trHeight w:val="43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67A07DC1" w14:textId="18ED044D" w:rsidR="00D26AAF" w:rsidRPr="000302EE" w:rsidRDefault="00A72A80" w:rsidP="00A72A80">
            <w:pPr>
              <w:rPr>
                <w:rFonts w:ascii="Arial" w:hAnsi="Arial" w:cs="Arial"/>
                <w:b/>
                <w:bCs/>
              </w:rPr>
            </w:pPr>
            <w:r w:rsidRPr="000302EE">
              <w:rPr>
                <w:rFonts w:ascii="Arial" w:hAnsi="Arial" w:cs="Arial"/>
                <w:b/>
                <w:bCs/>
                <w:color w:val="FFFFFF" w:themeColor="background1"/>
              </w:rPr>
              <w:t>Comment</w:t>
            </w:r>
          </w:p>
        </w:tc>
      </w:tr>
      <w:tr w:rsidR="00D26AAF" w:rsidRPr="0049081F" w14:paraId="52C12DE7" w14:textId="77777777" w:rsidTr="00A72A80">
        <w:trPr>
          <w:trHeight w:val="43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81FC8B" w14:textId="77777777" w:rsidR="00D26AAF" w:rsidRDefault="00D26AAF" w:rsidP="00F003BD">
            <w:pPr>
              <w:spacing w:before="120" w:after="0"/>
              <w:contextualSpacing/>
              <w:rPr>
                <w:rFonts w:cs="Arial"/>
              </w:rPr>
            </w:pPr>
          </w:p>
          <w:p w14:paraId="61D454F0" w14:textId="77777777" w:rsidR="000302EE" w:rsidRDefault="000302EE" w:rsidP="00F003BD">
            <w:pPr>
              <w:spacing w:before="120" w:after="0"/>
              <w:contextualSpacing/>
              <w:rPr>
                <w:rFonts w:cs="Arial"/>
              </w:rPr>
            </w:pPr>
          </w:p>
          <w:p w14:paraId="5C562AE1" w14:textId="77777777" w:rsidR="000302EE" w:rsidRDefault="000302EE" w:rsidP="00F003BD">
            <w:pPr>
              <w:spacing w:before="120" w:after="0"/>
              <w:contextualSpacing/>
              <w:rPr>
                <w:rFonts w:cs="Arial"/>
              </w:rPr>
            </w:pPr>
          </w:p>
          <w:p w14:paraId="36302764" w14:textId="77777777" w:rsidR="000302EE" w:rsidRDefault="000302EE" w:rsidP="00F003BD">
            <w:pPr>
              <w:spacing w:before="120" w:after="0"/>
              <w:contextualSpacing/>
              <w:rPr>
                <w:rFonts w:cs="Arial"/>
              </w:rPr>
            </w:pPr>
          </w:p>
          <w:p w14:paraId="45CA5499" w14:textId="77777777" w:rsidR="000302EE" w:rsidRDefault="000302EE" w:rsidP="00F003BD">
            <w:pPr>
              <w:spacing w:before="120" w:after="0"/>
              <w:contextualSpacing/>
              <w:rPr>
                <w:rFonts w:cs="Arial"/>
              </w:rPr>
            </w:pPr>
          </w:p>
          <w:p w14:paraId="19545157" w14:textId="56F9C3D3" w:rsidR="000302EE" w:rsidRPr="00F003BD" w:rsidRDefault="000302EE" w:rsidP="00F003BD">
            <w:pPr>
              <w:spacing w:before="120" w:after="0"/>
              <w:contextualSpacing/>
              <w:rPr>
                <w:rFonts w:cs="Arial"/>
              </w:rPr>
            </w:pPr>
          </w:p>
        </w:tc>
      </w:tr>
      <w:tr w:rsidR="00A72A80" w:rsidRPr="0049081F" w14:paraId="436BC1CF" w14:textId="77777777" w:rsidTr="00E6401F">
        <w:trPr>
          <w:trHeight w:val="452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245A9DFD" w14:textId="10E3C7F0" w:rsidR="00A72A80" w:rsidRPr="00F003BD" w:rsidRDefault="000302EE" w:rsidP="00F003BD">
            <w:pPr>
              <w:spacing w:before="120" w:after="0"/>
              <w:contextualSpacing/>
              <w:rPr>
                <w:rFonts w:cs="Arial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Comment</w:t>
            </w:r>
          </w:p>
        </w:tc>
      </w:tr>
      <w:tr w:rsidR="00A72A80" w:rsidRPr="0049081F" w14:paraId="01F0E7EB" w14:textId="77777777" w:rsidTr="000302EE">
        <w:trPr>
          <w:trHeight w:val="38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D1B76" w14:textId="77777777" w:rsidR="00A72A80" w:rsidRDefault="00A72A80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49FD729E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1DB1897B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2D9BE5B5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59D7886F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1DA9460B" w14:textId="4F5FF77C" w:rsidR="000302EE" w:rsidRP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</w:tc>
      </w:tr>
      <w:tr w:rsidR="00A72A80" w:rsidRPr="0049081F" w14:paraId="3B826941" w14:textId="77777777" w:rsidTr="00022ACA">
        <w:trPr>
          <w:trHeight w:val="38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939597" w:themeFill="accent5"/>
            <w:vAlign w:val="center"/>
          </w:tcPr>
          <w:p w14:paraId="55DA8739" w14:textId="3038C4C1" w:rsidR="00A72A80" w:rsidRPr="000302EE" w:rsidRDefault="000302EE" w:rsidP="002B576B">
            <w:pPr>
              <w:pStyle w:val="ListParagraph"/>
              <w:spacing w:before="120" w:after="0"/>
              <w:ind w:left="0"/>
              <w:contextualSpacing/>
              <w:jc w:val="both"/>
              <w:rPr>
                <w:rFonts w:cs="Arial"/>
                <w:b/>
                <w:bCs/>
              </w:rPr>
            </w:pPr>
            <w:r w:rsidRPr="000302EE">
              <w:rPr>
                <w:rFonts w:cs="Arial"/>
                <w:b/>
                <w:bCs/>
                <w:color w:val="FFFFFF" w:themeColor="background1"/>
              </w:rPr>
              <w:t>Comment</w:t>
            </w:r>
          </w:p>
        </w:tc>
      </w:tr>
      <w:tr w:rsidR="00A72A80" w:rsidRPr="0049081F" w14:paraId="5AA21579" w14:textId="77777777" w:rsidTr="000302EE">
        <w:trPr>
          <w:trHeight w:val="38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64C6" w14:textId="77777777" w:rsidR="00A72A80" w:rsidRDefault="00A72A80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2A21E6C0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7734AC88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26C9C0EA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3D00B4F5" w14:textId="77777777" w:rsid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  <w:p w14:paraId="5B6C08FF" w14:textId="0FAA750C" w:rsidR="000302EE" w:rsidRPr="000302EE" w:rsidRDefault="000302EE" w:rsidP="000302EE">
            <w:pPr>
              <w:spacing w:before="120" w:after="0"/>
              <w:contextualSpacing/>
              <w:rPr>
                <w:rFonts w:cs="Arial"/>
              </w:rPr>
            </w:pPr>
          </w:p>
        </w:tc>
      </w:tr>
    </w:tbl>
    <w:p w14:paraId="7F60FDB6" w14:textId="77777777" w:rsidR="00931E52" w:rsidRDefault="00931E52"/>
    <w:p w14:paraId="617ACD6C" w14:textId="77777777" w:rsidR="003277D4" w:rsidRDefault="003277D4">
      <w:pPr>
        <w:spacing w:before="0" w:after="0"/>
      </w:pPr>
    </w:p>
    <w:p w14:paraId="6EEDA19C" w14:textId="78E0F893" w:rsidR="003277D4" w:rsidRDefault="003277D4" w:rsidP="003277D4">
      <w:pPr>
        <w:pStyle w:val="Heading4"/>
      </w:pPr>
      <w:r>
        <w:t>Student Reflection</w:t>
      </w:r>
    </w:p>
    <w:p w14:paraId="2D5DDB07" w14:textId="2BC2E231" w:rsidR="003277D4" w:rsidRDefault="003277D4" w:rsidP="003277D4">
      <w:r>
        <w:t xml:space="preserve">Space for student to reflect on their feedback </w:t>
      </w:r>
    </w:p>
    <w:tbl>
      <w:tblPr>
        <w:tblStyle w:val="TableGrid"/>
        <w:tblW w:w="9351" w:type="dxa"/>
        <w:tblBorders>
          <w:left w:val="none" w:sz="0" w:space="0" w:color="auto"/>
          <w:right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1"/>
      </w:tblGrid>
      <w:tr w:rsidR="003277D4" w:rsidRPr="0049081F" w14:paraId="4D0549C6" w14:textId="77777777" w:rsidTr="000302EE">
        <w:trPr>
          <w:trHeight w:val="435"/>
        </w:trPr>
        <w:tc>
          <w:tcPr>
            <w:tcW w:w="9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467F0" w14:textId="77777777" w:rsidR="003277D4" w:rsidRDefault="003277D4" w:rsidP="00471C89">
            <w:pPr>
              <w:rPr>
                <w:rFonts w:ascii="Arial" w:hAnsi="Arial" w:cs="Arial"/>
                <w:b/>
                <w:bCs/>
              </w:rPr>
            </w:pPr>
          </w:p>
          <w:p w14:paraId="4D13E004" w14:textId="77777777" w:rsidR="000302EE" w:rsidRDefault="000302EE" w:rsidP="00471C89">
            <w:pPr>
              <w:rPr>
                <w:rFonts w:ascii="Arial" w:hAnsi="Arial" w:cs="Arial"/>
                <w:b/>
                <w:bCs/>
              </w:rPr>
            </w:pPr>
          </w:p>
          <w:p w14:paraId="3D2A8B63" w14:textId="77777777" w:rsidR="000302EE" w:rsidRDefault="000302EE" w:rsidP="00471C89">
            <w:pPr>
              <w:rPr>
                <w:rFonts w:ascii="Arial" w:hAnsi="Arial" w:cs="Arial"/>
                <w:b/>
                <w:bCs/>
              </w:rPr>
            </w:pPr>
          </w:p>
          <w:p w14:paraId="3331F268" w14:textId="77777777" w:rsidR="000302EE" w:rsidRDefault="000302EE" w:rsidP="00471C89">
            <w:pPr>
              <w:rPr>
                <w:rFonts w:ascii="Arial" w:hAnsi="Arial" w:cs="Arial"/>
                <w:b/>
                <w:bCs/>
              </w:rPr>
            </w:pPr>
          </w:p>
          <w:p w14:paraId="04A8710A" w14:textId="6E6C4831" w:rsidR="000302EE" w:rsidRPr="00A72A80" w:rsidRDefault="000302EE" w:rsidP="00471C89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B53D1F3" w14:textId="77777777" w:rsidR="003277D4" w:rsidRDefault="003277D4" w:rsidP="003277D4">
      <w:pPr>
        <w:spacing w:before="0" w:after="0"/>
      </w:pPr>
    </w:p>
    <w:p w14:paraId="14C9DEE8" w14:textId="77777777" w:rsidR="000302EE" w:rsidRDefault="000302EE" w:rsidP="003277D4">
      <w:pPr>
        <w:spacing w:before="0" w:after="0"/>
      </w:pPr>
    </w:p>
    <w:p w14:paraId="0563228C" w14:textId="77777777" w:rsidR="000302EE" w:rsidRDefault="000302EE" w:rsidP="003277D4">
      <w:pPr>
        <w:spacing w:before="0" w:after="0"/>
      </w:pPr>
    </w:p>
    <w:p w14:paraId="1C0C772F" w14:textId="2658B772" w:rsidR="00A75E2C" w:rsidRDefault="00A75E2C">
      <w:pPr>
        <w:spacing w:before="0" w:after="0"/>
      </w:pPr>
    </w:p>
    <w:sectPr w:rsidR="00A75E2C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E7F3" w14:textId="77777777" w:rsidR="00EB536D" w:rsidRDefault="00EB536D" w:rsidP="009125CB">
      <w:r>
        <w:separator/>
      </w:r>
    </w:p>
    <w:p w14:paraId="2F471917" w14:textId="77777777" w:rsidR="00EB536D" w:rsidRDefault="00EB536D" w:rsidP="009125CB"/>
    <w:p w14:paraId="559A4997" w14:textId="77777777" w:rsidR="00EB536D" w:rsidRDefault="00EB536D" w:rsidP="009125CB"/>
    <w:p w14:paraId="1B061593" w14:textId="77777777" w:rsidR="00EB536D" w:rsidRDefault="00EB536D" w:rsidP="009125CB"/>
  </w:endnote>
  <w:endnote w:type="continuationSeparator" w:id="0">
    <w:p w14:paraId="036F81B6" w14:textId="77777777" w:rsidR="00EB536D" w:rsidRDefault="00EB536D" w:rsidP="009125CB">
      <w:r>
        <w:continuationSeparator/>
      </w:r>
    </w:p>
    <w:p w14:paraId="67CFC548" w14:textId="77777777" w:rsidR="00EB536D" w:rsidRDefault="00EB536D" w:rsidP="009125CB"/>
    <w:p w14:paraId="28D054C4" w14:textId="77777777" w:rsidR="00EB536D" w:rsidRDefault="00EB536D" w:rsidP="009125CB"/>
    <w:p w14:paraId="5B50B579" w14:textId="77777777" w:rsidR="00EB536D" w:rsidRDefault="00EB536D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01F1D47C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5713A51" w14:textId="77777777" w:rsidR="00052A11" w:rsidRDefault="00052A11" w:rsidP="009125CB"/>
  <w:p w14:paraId="53D701C7" w14:textId="77777777" w:rsidR="00FD0A76" w:rsidRDefault="00FD0A76" w:rsidP="009125CB"/>
  <w:p w14:paraId="7A6C23A7" w14:textId="77777777" w:rsidR="00FD0A76" w:rsidRDefault="00FD0A76" w:rsidP="009125CB"/>
  <w:p w14:paraId="21A0C13F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7127433E" w14:textId="77777777" w:rsidTr="595A6BED">
      <w:trPr>
        <w:trHeight w:val="255"/>
      </w:trPr>
      <w:tc>
        <w:tcPr>
          <w:tcW w:w="3828" w:type="dxa"/>
          <w:vAlign w:val="bottom"/>
        </w:tcPr>
        <w:p w14:paraId="4FF8E10B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9DE4215" w14:textId="25424F9A" w:rsidR="002E1B9C" w:rsidRPr="0071425C" w:rsidRDefault="595A6BED" w:rsidP="009125CB">
          <w:pPr>
            <w:pStyle w:val="FooterMiddle"/>
          </w:pPr>
          <w:r>
            <w:t xml:space="preserve">Last updated </w:t>
          </w:r>
          <w:r w:rsidR="002E1B9C">
            <w:fldChar w:fldCharType="begin"/>
          </w:r>
          <w:r w:rsidR="002E1B9C">
            <w:instrText xml:space="preserve"> DATE \@ "d MMMM yyyy" </w:instrText>
          </w:r>
          <w:r w:rsidR="002E1B9C">
            <w:fldChar w:fldCharType="separate"/>
          </w:r>
          <w:r w:rsidR="001447E9">
            <w:rPr>
              <w:noProof/>
            </w:rPr>
            <w:t>26 August 2025</w:t>
          </w:r>
          <w:r w:rsidR="002E1B9C">
            <w:fldChar w:fldCharType="end"/>
          </w:r>
        </w:p>
      </w:tc>
      <w:tc>
        <w:tcPr>
          <w:tcW w:w="3685" w:type="dxa"/>
          <w:vAlign w:val="bottom"/>
        </w:tcPr>
        <w:p w14:paraId="7E99E65C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0A4B8A0D" w14:textId="77777777" w:rsidR="002E1B9C" w:rsidRPr="0071425C" w:rsidRDefault="002E1B9C" w:rsidP="009125CB">
    <w:pPr>
      <w:pStyle w:val="Footer"/>
    </w:pPr>
  </w:p>
  <w:p w14:paraId="0EFBD730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7DC9" w14:textId="77777777" w:rsidR="005E0024" w:rsidRPr="0071425C" w:rsidRDefault="005E0024" w:rsidP="009125CB">
    <w:pPr>
      <w:pStyle w:val="Footer"/>
    </w:pPr>
  </w:p>
  <w:p w14:paraId="093C5B7E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1A0BF" w14:textId="77777777" w:rsidR="00EB536D" w:rsidRDefault="00EB536D" w:rsidP="009125CB">
      <w:r>
        <w:separator/>
      </w:r>
    </w:p>
    <w:p w14:paraId="57E09DF2" w14:textId="77777777" w:rsidR="00EB536D" w:rsidRDefault="00EB536D" w:rsidP="009125CB"/>
    <w:p w14:paraId="5F182F98" w14:textId="77777777" w:rsidR="00EB536D" w:rsidRDefault="00EB536D" w:rsidP="009125CB"/>
    <w:p w14:paraId="3DE6BC86" w14:textId="77777777" w:rsidR="00EB536D" w:rsidRDefault="00EB536D" w:rsidP="009125CB"/>
  </w:footnote>
  <w:footnote w:type="continuationSeparator" w:id="0">
    <w:p w14:paraId="122CBD4D" w14:textId="77777777" w:rsidR="00EB536D" w:rsidRDefault="00EB536D" w:rsidP="009125CB">
      <w:r>
        <w:continuationSeparator/>
      </w:r>
    </w:p>
    <w:p w14:paraId="5966DECE" w14:textId="77777777" w:rsidR="00EB536D" w:rsidRDefault="00EB536D" w:rsidP="009125CB"/>
    <w:p w14:paraId="5A7E68A4" w14:textId="77777777" w:rsidR="00EB536D" w:rsidRDefault="00EB536D" w:rsidP="009125CB"/>
    <w:p w14:paraId="3E813352" w14:textId="77777777" w:rsidR="00EB536D" w:rsidRDefault="00EB536D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58315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1B9E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0CC63AA" wp14:editId="0C1834F2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21E0E" w14:textId="77777777" w:rsidR="002E1B9C" w:rsidRPr="002E1B9C" w:rsidRDefault="002E1B9C" w:rsidP="009125CB">
    <w:pPr>
      <w:pStyle w:val="FooterRight"/>
      <w:rPr>
        <w:noProof/>
      </w:rPr>
    </w:pPr>
  </w:p>
  <w:p w14:paraId="4F27A539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76AC30"/>
    <w:multiLevelType w:val="hybridMultilevel"/>
    <w:tmpl w:val="FFFFFFFF"/>
    <w:lvl w:ilvl="0" w:tplc="B3344A1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6BCE5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1024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32F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3AF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C7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4E7C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EBF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722C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D228F"/>
    <w:multiLevelType w:val="hybridMultilevel"/>
    <w:tmpl w:val="17628D68"/>
    <w:lvl w:ilvl="0" w:tplc="B3344A1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205ED9"/>
    <w:multiLevelType w:val="hybridMultilevel"/>
    <w:tmpl w:val="82F67F44"/>
    <w:lvl w:ilvl="0" w:tplc="B3344A16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65F73"/>
    <w:multiLevelType w:val="hybridMultilevel"/>
    <w:tmpl w:val="85AA2DB0"/>
    <w:lvl w:ilvl="0" w:tplc="B3344A16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94FD1"/>
    <w:multiLevelType w:val="hybridMultilevel"/>
    <w:tmpl w:val="6AA0F056"/>
    <w:lvl w:ilvl="0" w:tplc="B3344A16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A25F4"/>
    <w:multiLevelType w:val="hybridMultilevel"/>
    <w:tmpl w:val="CDDC1818"/>
    <w:lvl w:ilvl="0" w:tplc="B3344A16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5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7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</w:abstractNum>
  <w:abstractNum w:abstractNumId="27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46D18"/>
    <w:multiLevelType w:val="hybridMultilevel"/>
    <w:tmpl w:val="2612FD0C"/>
    <w:lvl w:ilvl="0" w:tplc="B3344A1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FD71F"/>
    <w:multiLevelType w:val="hybridMultilevel"/>
    <w:tmpl w:val="FFFFFFFF"/>
    <w:lvl w:ilvl="0" w:tplc="B9022312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B1E8915A">
      <w:start w:val="1"/>
      <w:numFmt w:val="lowerLetter"/>
      <w:lvlText w:val="%2."/>
      <w:lvlJc w:val="left"/>
      <w:pPr>
        <w:ind w:left="1440" w:hanging="360"/>
      </w:pPr>
    </w:lvl>
    <w:lvl w:ilvl="2" w:tplc="95403636">
      <w:start w:val="1"/>
      <w:numFmt w:val="lowerRoman"/>
      <w:lvlText w:val="%3."/>
      <w:lvlJc w:val="right"/>
      <w:pPr>
        <w:ind w:left="2160" w:hanging="180"/>
      </w:pPr>
    </w:lvl>
    <w:lvl w:ilvl="3" w:tplc="1A9E96EE">
      <w:start w:val="1"/>
      <w:numFmt w:val="decimal"/>
      <w:lvlText w:val="%4."/>
      <w:lvlJc w:val="left"/>
      <w:pPr>
        <w:ind w:left="2880" w:hanging="360"/>
      </w:pPr>
    </w:lvl>
    <w:lvl w:ilvl="4" w:tplc="8DD23AEE">
      <w:start w:val="1"/>
      <w:numFmt w:val="lowerLetter"/>
      <w:lvlText w:val="%5."/>
      <w:lvlJc w:val="left"/>
      <w:pPr>
        <w:ind w:left="3600" w:hanging="360"/>
      </w:pPr>
    </w:lvl>
    <w:lvl w:ilvl="5" w:tplc="1DBE8A7A">
      <w:start w:val="1"/>
      <w:numFmt w:val="lowerRoman"/>
      <w:lvlText w:val="%6."/>
      <w:lvlJc w:val="right"/>
      <w:pPr>
        <w:ind w:left="4320" w:hanging="180"/>
      </w:pPr>
    </w:lvl>
    <w:lvl w:ilvl="6" w:tplc="04DA9956">
      <w:start w:val="1"/>
      <w:numFmt w:val="decimal"/>
      <w:lvlText w:val="%7."/>
      <w:lvlJc w:val="left"/>
      <w:pPr>
        <w:ind w:left="5040" w:hanging="360"/>
      </w:pPr>
    </w:lvl>
    <w:lvl w:ilvl="7" w:tplc="111CCACE">
      <w:start w:val="1"/>
      <w:numFmt w:val="lowerLetter"/>
      <w:lvlText w:val="%8."/>
      <w:lvlJc w:val="left"/>
      <w:pPr>
        <w:ind w:left="5760" w:hanging="360"/>
      </w:pPr>
    </w:lvl>
    <w:lvl w:ilvl="8" w:tplc="CA9A25B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5"/>
  </w:num>
  <w:num w:numId="2" w16cid:durableId="890966164">
    <w:abstractNumId w:val="20"/>
  </w:num>
  <w:num w:numId="3" w16cid:durableId="1776317215">
    <w:abstractNumId w:val="38"/>
  </w:num>
  <w:num w:numId="4" w16cid:durableId="1534071080">
    <w:abstractNumId w:val="34"/>
  </w:num>
  <w:num w:numId="5" w16cid:durableId="1673219778">
    <w:abstractNumId w:val="17"/>
  </w:num>
  <w:num w:numId="6" w16cid:durableId="1200585890">
    <w:abstractNumId w:val="33"/>
  </w:num>
  <w:num w:numId="7" w16cid:durableId="1908228620">
    <w:abstractNumId w:val="23"/>
  </w:num>
  <w:num w:numId="8" w16cid:durableId="1147357831">
    <w:abstractNumId w:val="31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1"/>
  </w:num>
  <w:num w:numId="19" w16cid:durableId="173418005">
    <w:abstractNumId w:val="27"/>
  </w:num>
  <w:num w:numId="20" w16cid:durableId="181164802">
    <w:abstractNumId w:val="28"/>
  </w:num>
  <w:num w:numId="21" w16cid:durableId="1705398770">
    <w:abstractNumId w:val="13"/>
  </w:num>
  <w:num w:numId="22" w16cid:durableId="881602498">
    <w:abstractNumId w:val="35"/>
  </w:num>
  <w:num w:numId="23" w16cid:durableId="156463920">
    <w:abstractNumId w:val="25"/>
  </w:num>
  <w:num w:numId="24" w16cid:durableId="1812669698">
    <w:abstractNumId w:val="9"/>
  </w:num>
  <w:num w:numId="25" w16cid:durableId="1072124832">
    <w:abstractNumId w:val="16"/>
  </w:num>
  <w:num w:numId="26" w16cid:durableId="28071360">
    <w:abstractNumId w:val="36"/>
  </w:num>
  <w:num w:numId="27" w16cid:durableId="509024134">
    <w:abstractNumId w:val="18"/>
  </w:num>
  <w:num w:numId="28" w16cid:durableId="474566187">
    <w:abstractNumId w:val="39"/>
  </w:num>
  <w:num w:numId="29" w16cid:durableId="1597324625">
    <w:abstractNumId w:val="12"/>
  </w:num>
  <w:num w:numId="30" w16cid:durableId="1760828359">
    <w:abstractNumId w:val="29"/>
  </w:num>
  <w:num w:numId="31" w16cid:durableId="1351758974">
    <w:abstractNumId w:val="30"/>
  </w:num>
  <w:num w:numId="32" w16cid:durableId="2112775992">
    <w:abstractNumId w:val="14"/>
  </w:num>
  <w:num w:numId="33" w16cid:durableId="3359696">
    <w:abstractNumId w:val="22"/>
  </w:num>
  <w:num w:numId="34" w16cid:durableId="917907554">
    <w:abstractNumId w:val="26"/>
  </w:num>
  <w:num w:numId="35" w16cid:durableId="1935822219">
    <w:abstractNumId w:val="37"/>
  </w:num>
  <w:num w:numId="36" w16cid:durableId="1179537948">
    <w:abstractNumId w:val="24"/>
  </w:num>
  <w:num w:numId="37" w16cid:durableId="75712448">
    <w:abstractNumId w:val="19"/>
  </w:num>
  <w:num w:numId="38" w16cid:durableId="19480872">
    <w:abstractNumId w:val="32"/>
  </w:num>
  <w:num w:numId="39" w16cid:durableId="2039508371">
    <w:abstractNumId w:val="10"/>
  </w:num>
  <w:num w:numId="40" w16cid:durableId="2072149994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3E"/>
    <w:rsid w:val="00004350"/>
    <w:rsid w:val="000175FA"/>
    <w:rsid w:val="000212CC"/>
    <w:rsid w:val="000272C0"/>
    <w:rsid w:val="00027675"/>
    <w:rsid w:val="00027B8E"/>
    <w:rsid w:val="000302EE"/>
    <w:rsid w:val="00035D0D"/>
    <w:rsid w:val="00041F7C"/>
    <w:rsid w:val="00047E11"/>
    <w:rsid w:val="00050FAD"/>
    <w:rsid w:val="00051820"/>
    <w:rsid w:val="00052A11"/>
    <w:rsid w:val="000618D8"/>
    <w:rsid w:val="00062725"/>
    <w:rsid w:val="0006692A"/>
    <w:rsid w:val="00066B68"/>
    <w:rsid w:val="0006718D"/>
    <w:rsid w:val="000712D2"/>
    <w:rsid w:val="00075DAC"/>
    <w:rsid w:val="00077690"/>
    <w:rsid w:val="000853F0"/>
    <w:rsid w:val="00085C52"/>
    <w:rsid w:val="000A1CF3"/>
    <w:rsid w:val="000A34CC"/>
    <w:rsid w:val="000A6E52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447E9"/>
    <w:rsid w:val="00151747"/>
    <w:rsid w:val="0015728A"/>
    <w:rsid w:val="001612E2"/>
    <w:rsid w:val="00162878"/>
    <w:rsid w:val="00171235"/>
    <w:rsid w:val="00171BD9"/>
    <w:rsid w:val="00177312"/>
    <w:rsid w:val="00182E0E"/>
    <w:rsid w:val="001A6357"/>
    <w:rsid w:val="001B0D76"/>
    <w:rsid w:val="001B1387"/>
    <w:rsid w:val="001B2BF3"/>
    <w:rsid w:val="001B6367"/>
    <w:rsid w:val="001C0F1B"/>
    <w:rsid w:val="001C3CEF"/>
    <w:rsid w:val="001C489D"/>
    <w:rsid w:val="001C5376"/>
    <w:rsid w:val="001D2442"/>
    <w:rsid w:val="001D2D84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359D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B576B"/>
    <w:rsid w:val="002D3356"/>
    <w:rsid w:val="002D662D"/>
    <w:rsid w:val="002D6A26"/>
    <w:rsid w:val="002E08BD"/>
    <w:rsid w:val="002E1B9C"/>
    <w:rsid w:val="002F0D7B"/>
    <w:rsid w:val="002F3745"/>
    <w:rsid w:val="00305D6E"/>
    <w:rsid w:val="00313FA9"/>
    <w:rsid w:val="00322F4E"/>
    <w:rsid w:val="003231B0"/>
    <w:rsid w:val="003277D4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7B10"/>
    <w:rsid w:val="00383625"/>
    <w:rsid w:val="00383839"/>
    <w:rsid w:val="00391C7B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3FF1"/>
    <w:rsid w:val="00484C9F"/>
    <w:rsid w:val="004921B5"/>
    <w:rsid w:val="00492B94"/>
    <w:rsid w:val="004A3C2A"/>
    <w:rsid w:val="004A7807"/>
    <w:rsid w:val="004B4E0F"/>
    <w:rsid w:val="004B4F0B"/>
    <w:rsid w:val="004B598F"/>
    <w:rsid w:val="004C762F"/>
    <w:rsid w:val="004D1731"/>
    <w:rsid w:val="004D1A24"/>
    <w:rsid w:val="004D3588"/>
    <w:rsid w:val="004E08E2"/>
    <w:rsid w:val="004E2FAE"/>
    <w:rsid w:val="00501743"/>
    <w:rsid w:val="00502852"/>
    <w:rsid w:val="00507D95"/>
    <w:rsid w:val="00536ADD"/>
    <w:rsid w:val="005433A1"/>
    <w:rsid w:val="0054568C"/>
    <w:rsid w:val="00547EA7"/>
    <w:rsid w:val="00557095"/>
    <w:rsid w:val="005603F8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E0024"/>
    <w:rsid w:val="005E00D2"/>
    <w:rsid w:val="005E03F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45F0F"/>
    <w:rsid w:val="00662805"/>
    <w:rsid w:val="006642F1"/>
    <w:rsid w:val="0066645B"/>
    <w:rsid w:val="00671BAF"/>
    <w:rsid w:val="00680894"/>
    <w:rsid w:val="00680EC9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C616D"/>
    <w:rsid w:val="006D47DB"/>
    <w:rsid w:val="006D588E"/>
    <w:rsid w:val="006F41C2"/>
    <w:rsid w:val="00705358"/>
    <w:rsid w:val="0070683E"/>
    <w:rsid w:val="0071425C"/>
    <w:rsid w:val="00717028"/>
    <w:rsid w:val="007312AE"/>
    <w:rsid w:val="00734686"/>
    <w:rsid w:val="0073530C"/>
    <w:rsid w:val="007450AC"/>
    <w:rsid w:val="00752CD6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4CC0"/>
    <w:rsid w:val="007A52B5"/>
    <w:rsid w:val="007A5C53"/>
    <w:rsid w:val="007C3CAB"/>
    <w:rsid w:val="007C6219"/>
    <w:rsid w:val="007D1388"/>
    <w:rsid w:val="007D3DCD"/>
    <w:rsid w:val="007E1382"/>
    <w:rsid w:val="007E3336"/>
    <w:rsid w:val="007E3B2F"/>
    <w:rsid w:val="0080551A"/>
    <w:rsid w:val="008074CB"/>
    <w:rsid w:val="00810025"/>
    <w:rsid w:val="0082109F"/>
    <w:rsid w:val="00837177"/>
    <w:rsid w:val="008430AC"/>
    <w:rsid w:val="00845389"/>
    <w:rsid w:val="008477F9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DE1"/>
    <w:rsid w:val="008C3FDC"/>
    <w:rsid w:val="008C6121"/>
    <w:rsid w:val="008D0421"/>
    <w:rsid w:val="008E3A0B"/>
    <w:rsid w:val="008F08A0"/>
    <w:rsid w:val="008F3896"/>
    <w:rsid w:val="008F558B"/>
    <w:rsid w:val="008F5BB6"/>
    <w:rsid w:val="00902CDE"/>
    <w:rsid w:val="00912387"/>
    <w:rsid w:val="009125CB"/>
    <w:rsid w:val="00913F0F"/>
    <w:rsid w:val="00924B81"/>
    <w:rsid w:val="00931E52"/>
    <w:rsid w:val="00941FC8"/>
    <w:rsid w:val="00971393"/>
    <w:rsid w:val="00971CF7"/>
    <w:rsid w:val="00993F21"/>
    <w:rsid w:val="009A12D4"/>
    <w:rsid w:val="009A70AE"/>
    <w:rsid w:val="009A7A96"/>
    <w:rsid w:val="009B7DE6"/>
    <w:rsid w:val="009C2321"/>
    <w:rsid w:val="009C72A4"/>
    <w:rsid w:val="009D0DEE"/>
    <w:rsid w:val="009F3CD4"/>
    <w:rsid w:val="009F40EA"/>
    <w:rsid w:val="009F7DA1"/>
    <w:rsid w:val="00A02A53"/>
    <w:rsid w:val="00A15B74"/>
    <w:rsid w:val="00A251FA"/>
    <w:rsid w:val="00A37E25"/>
    <w:rsid w:val="00A472B4"/>
    <w:rsid w:val="00A5187F"/>
    <w:rsid w:val="00A55A65"/>
    <w:rsid w:val="00A567CC"/>
    <w:rsid w:val="00A628FA"/>
    <w:rsid w:val="00A66CFB"/>
    <w:rsid w:val="00A72564"/>
    <w:rsid w:val="00A72A80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C1B53"/>
    <w:rsid w:val="00AE7B2D"/>
    <w:rsid w:val="00AF3BCF"/>
    <w:rsid w:val="00B06C89"/>
    <w:rsid w:val="00B07553"/>
    <w:rsid w:val="00B116E9"/>
    <w:rsid w:val="00B11832"/>
    <w:rsid w:val="00B125A5"/>
    <w:rsid w:val="00B230D0"/>
    <w:rsid w:val="00B300C7"/>
    <w:rsid w:val="00B3336D"/>
    <w:rsid w:val="00B42C75"/>
    <w:rsid w:val="00B54146"/>
    <w:rsid w:val="00B550E5"/>
    <w:rsid w:val="00B553E9"/>
    <w:rsid w:val="00B830BE"/>
    <w:rsid w:val="00B90D53"/>
    <w:rsid w:val="00B93E02"/>
    <w:rsid w:val="00BA3965"/>
    <w:rsid w:val="00BB0C81"/>
    <w:rsid w:val="00BB0EAD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937"/>
    <w:rsid w:val="00C162FC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663C8"/>
    <w:rsid w:val="00C76D62"/>
    <w:rsid w:val="00C86F22"/>
    <w:rsid w:val="00CA65AA"/>
    <w:rsid w:val="00CB5C2D"/>
    <w:rsid w:val="00CB5EAF"/>
    <w:rsid w:val="00CC0317"/>
    <w:rsid w:val="00CC39CB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26AAF"/>
    <w:rsid w:val="00D4502D"/>
    <w:rsid w:val="00D644A1"/>
    <w:rsid w:val="00D73BB3"/>
    <w:rsid w:val="00D74634"/>
    <w:rsid w:val="00D75823"/>
    <w:rsid w:val="00D81CDC"/>
    <w:rsid w:val="00D82E27"/>
    <w:rsid w:val="00D85CD9"/>
    <w:rsid w:val="00D901BB"/>
    <w:rsid w:val="00D90FD9"/>
    <w:rsid w:val="00D95B8C"/>
    <w:rsid w:val="00DA6E77"/>
    <w:rsid w:val="00DB579B"/>
    <w:rsid w:val="00DB7DF2"/>
    <w:rsid w:val="00DC1C30"/>
    <w:rsid w:val="00DD7274"/>
    <w:rsid w:val="00DE3F30"/>
    <w:rsid w:val="00DE4A9E"/>
    <w:rsid w:val="00DF3426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4575"/>
    <w:rsid w:val="00E35763"/>
    <w:rsid w:val="00E465A3"/>
    <w:rsid w:val="00E6673C"/>
    <w:rsid w:val="00E708AA"/>
    <w:rsid w:val="00E72BDD"/>
    <w:rsid w:val="00E85470"/>
    <w:rsid w:val="00E926B1"/>
    <w:rsid w:val="00EA2E19"/>
    <w:rsid w:val="00EB32A7"/>
    <w:rsid w:val="00EB536D"/>
    <w:rsid w:val="00EC0B55"/>
    <w:rsid w:val="00EC2049"/>
    <w:rsid w:val="00EC7599"/>
    <w:rsid w:val="00ED409B"/>
    <w:rsid w:val="00EE0706"/>
    <w:rsid w:val="00EE0E37"/>
    <w:rsid w:val="00EE2F6D"/>
    <w:rsid w:val="00EE56B2"/>
    <w:rsid w:val="00EF4E8E"/>
    <w:rsid w:val="00EF54C6"/>
    <w:rsid w:val="00EF6E3C"/>
    <w:rsid w:val="00F003BD"/>
    <w:rsid w:val="00F047B8"/>
    <w:rsid w:val="00F20559"/>
    <w:rsid w:val="00F218F9"/>
    <w:rsid w:val="00F2279A"/>
    <w:rsid w:val="00F25905"/>
    <w:rsid w:val="00F32579"/>
    <w:rsid w:val="00F4152F"/>
    <w:rsid w:val="00F41BD9"/>
    <w:rsid w:val="00F443AD"/>
    <w:rsid w:val="00F47E1B"/>
    <w:rsid w:val="00F54697"/>
    <w:rsid w:val="00F549BD"/>
    <w:rsid w:val="00F6273E"/>
    <w:rsid w:val="00F712E2"/>
    <w:rsid w:val="00F8498E"/>
    <w:rsid w:val="00F922F8"/>
    <w:rsid w:val="00F97096"/>
    <w:rsid w:val="00FA39A4"/>
    <w:rsid w:val="00FA4D70"/>
    <w:rsid w:val="00FA5703"/>
    <w:rsid w:val="00FB0097"/>
    <w:rsid w:val="00FB381C"/>
    <w:rsid w:val="00FB5E5A"/>
    <w:rsid w:val="00FB7D34"/>
    <w:rsid w:val="00FC6E33"/>
    <w:rsid w:val="00FC7768"/>
    <w:rsid w:val="00FD0055"/>
    <w:rsid w:val="00FD0A4B"/>
    <w:rsid w:val="00FD0A76"/>
    <w:rsid w:val="00FD422C"/>
    <w:rsid w:val="00FD5BA3"/>
    <w:rsid w:val="00FE2407"/>
    <w:rsid w:val="3F170763"/>
    <w:rsid w:val="595A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DDC29"/>
  <w15:chartTrackingRefBased/>
  <w15:docId w15:val="{F9B395CC-23A0-B04B-94CE-D3619131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12387"/>
    <w:pPr>
      <w:spacing w:before="0"/>
      <w:outlineLvl w:val="2"/>
    </w:pPr>
    <w:rPr>
      <w:rFonts w:ascii="Arial" w:eastAsia="Times New Roman" w:hAnsi="Arial" w:cs="Arial"/>
      <w:color w:val="000000"/>
      <w:kern w:val="0"/>
      <w:sz w:val="22"/>
      <w:szCs w:val="22"/>
      <w:shd w:val="clear" w:color="auto" w:fill="FFFFFF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qFormat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12387"/>
    <w:rPr>
      <w:rFonts w:ascii="Arial" w:eastAsia="Times New Roman" w:hAnsi="Arial" w:cs="Arial"/>
      <w:color w:val="000000"/>
      <w:kern w:val="0"/>
      <w:sz w:val="22"/>
      <w:szCs w:val="2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77312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A75E2C"/>
    <w:pPr>
      <w:spacing w:before="60" w:after="60"/>
      <w:mirrorIndents/>
      <w:jc w:val="center"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uiPriority w:val="39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styleId="Title">
    <w:name w:val="Title"/>
    <w:basedOn w:val="Normal"/>
    <w:next w:val="Normal"/>
    <w:link w:val="TitleChar"/>
    <w:uiPriority w:val="10"/>
    <w:qFormat/>
    <w:rsid w:val="004A780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80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ighannnesswilson/Downloads/MSQ36165_ResourceTemplates_WorkSheet%20(1)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0BDE9B74CBE34AB04AB5393FA51959" ma:contentTypeVersion="14" ma:contentTypeDescription="Create a new document." ma:contentTypeScope="" ma:versionID="fcd42887b37d02b6db36ab51e02e9053">
  <xsd:schema xmlns:xsd="http://www.w3.org/2001/XMLSchema" xmlns:xs="http://www.w3.org/2001/XMLSchema" xmlns:p="http://schemas.microsoft.com/office/2006/metadata/properties" xmlns:ns2="c94bc46e-422f-4a6a-8ac5-05ea68472c95" xmlns:ns3="96c0539a-8aba-45dd-ac83-8dc21eaf9a70" targetNamespace="http://schemas.microsoft.com/office/2006/metadata/properties" ma:root="true" ma:fieldsID="570da602667759228527d831dd20c529" ns2:_="" ns3:_="">
    <xsd:import namespace="c94bc46e-422f-4a6a-8ac5-05ea68472c95"/>
    <xsd:import namespace="96c0539a-8aba-45dd-ac83-8dc21eaf9a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c46e-422f-4a6a-8ac5-05ea68472c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b38a4a9-7397-48a1-b74f-79de11e99f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0539a-8aba-45dd-ac83-8dc21eaf9a7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d954e2-f631-4131-8100-1938443d7f1e}" ma:internalName="TaxCatchAll" ma:showField="CatchAllData" ma:web="96c0539a-8aba-45dd-ac83-8dc21eaf9a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c0539a-8aba-45dd-ac83-8dc21eaf9a70" xsi:nil="true"/>
    <lcf76f155ced4ddcb4097134ff3c332f xmlns="c94bc46e-422f-4a6a-8ac5-05ea68472c9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190580-1B4E-4478-9732-FB38B7AE71E7}"/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 (1).dotx</Template>
  <TotalTime>0</TotalTime>
  <Pages>3</Pages>
  <Words>338</Words>
  <Characters>1933</Characters>
  <Application>Microsoft Office Word</Application>
  <DocSecurity>0</DocSecurity>
  <Lines>16</Lines>
  <Paragraphs>4</Paragraphs>
  <ScaleCrop>false</ScaleCrop>
  <Manager/>
  <Company/>
  <LinksUpToDate>false</LinksUpToDate>
  <CharactersWithSpaces>2267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Leighann Ness Wilson</dc:creator>
  <cp:keywords/>
  <dc:description/>
  <cp:lastModifiedBy>Natasha Arthars</cp:lastModifiedBy>
  <cp:revision>2</cp:revision>
  <dcterms:created xsi:type="dcterms:W3CDTF">2025-08-26T01:03:00Z</dcterms:created>
  <dcterms:modified xsi:type="dcterms:W3CDTF">2025-08-26T01:03:00Z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0x010100420BDE9B74CBE34AB04AB5393FA51959</vt:lpwstr>
  </property>
  <property fmtid="{D5CDD505-2E9C-101B-9397-08002B2CF9AE}" pid="3" name="MediaServiceImageTags">
    <vt:lpwstr/>
  </property>
</Properties>
</file>